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9C77678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21F32">
              <w:rPr>
                <w:b/>
                <w:sz w:val="26"/>
                <w:szCs w:val="26"/>
              </w:rPr>
              <w:t>249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1D28CE2B" w:rsidR="00C44B8B" w:rsidRPr="0052681C" w:rsidRDefault="008864B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864BF">
              <w:rPr>
                <w:b/>
                <w:sz w:val="26"/>
                <w:szCs w:val="26"/>
                <w:lang w:val="en-US"/>
              </w:rPr>
              <w:t>2326782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01883F37" w14:textId="77777777" w:rsidR="00AF42FD" w:rsidRPr="00FA5FA8" w:rsidRDefault="00AF42FD" w:rsidP="00AF42FD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2EDE2B1" w14:textId="78F2CA72" w:rsidR="00AF42FD" w:rsidRPr="00004529" w:rsidRDefault="00AF42FD" w:rsidP="00AF42FD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bookmarkStart w:id="0" w:name="_GoBack"/>
      <w:r w:rsidRPr="00AF42FD">
        <w:rPr>
          <w:b/>
          <w:sz w:val="26"/>
          <w:szCs w:val="26"/>
        </w:rPr>
        <w:t>КНА-35</w:t>
      </w:r>
      <w:bookmarkEnd w:id="0"/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5B1E859B" w14:textId="77777777" w:rsidR="00AF42FD" w:rsidRDefault="00AF42FD" w:rsidP="00AF42FD">
      <w:pPr>
        <w:ind w:firstLine="0"/>
        <w:jc w:val="center"/>
        <w:rPr>
          <w:sz w:val="24"/>
          <w:szCs w:val="24"/>
        </w:rPr>
      </w:pPr>
    </w:p>
    <w:p w14:paraId="3CF8606D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F981CA0" w14:textId="77777777" w:rsidR="00AF42FD" w:rsidRPr="00101DD6" w:rsidRDefault="00AF42FD" w:rsidP="00AF42FD">
      <w:pPr>
        <w:pStyle w:val="ad"/>
        <w:numPr>
          <w:ilvl w:val="1"/>
          <w:numId w:val="15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298EF69A" w14:textId="77777777" w:rsidR="00AF42FD" w:rsidRPr="007B6CB8" w:rsidRDefault="00AF42FD" w:rsidP="00AF42FD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AF42FD" w:rsidRPr="00265BDD" w14:paraId="4E430A14" w14:textId="77777777" w:rsidTr="004F7175">
        <w:tc>
          <w:tcPr>
            <w:tcW w:w="3652" w:type="dxa"/>
            <w:shd w:val="clear" w:color="auto" w:fill="auto"/>
          </w:tcPr>
          <w:p w14:paraId="6C972891" w14:textId="77777777" w:rsidR="00AF42FD" w:rsidRPr="00265BDD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C2C79" w14:textId="77777777" w:rsidR="00AF42FD" w:rsidRPr="00265BDD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F42FD" w:rsidRPr="00265BDD" w14:paraId="0F3A4E1A" w14:textId="77777777" w:rsidTr="003810FA">
        <w:tc>
          <w:tcPr>
            <w:tcW w:w="3652" w:type="dxa"/>
            <w:shd w:val="clear" w:color="auto" w:fill="auto"/>
            <w:vAlign w:val="bottom"/>
          </w:tcPr>
          <w:p w14:paraId="7CE67F4C" w14:textId="6A0149FD" w:rsidR="00AF42FD" w:rsidRPr="00D8759B" w:rsidRDefault="00AF42FD" w:rsidP="004F717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КНА-35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31AE853D" w14:textId="2D9B7B15" w:rsidR="00AF42FD" w:rsidRPr="00D03725" w:rsidRDefault="00AF42FD" w:rsidP="004F717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14:paraId="4AD30639" w14:textId="77777777" w:rsidR="00AF42FD" w:rsidRDefault="00AF42FD" w:rsidP="00AF42F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A29D30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575042B" w14:textId="77777777" w:rsidR="00AF42FD" w:rsidRDefault="00AF42FD" w:rsidP="00AF42FD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52DB546" w14:textId="77777777" w:rsidR="00AF42FD" w:rsidRPr="00612811" w:rsidRDefault="00AF42FD" w:rsidP="00AF42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8FF521" w14:textId="12E15A24" w:rsidR="00AF42FD" w:rsidRPr="00A44491" w:rsidRDefault="00AF42FD" w:rsidP="00AF42FD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4EBBBD64" w14:textId="651E348C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135D8D55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0703ADDB" w14:textId="77777777" w:rsidR="00AF42FD" w:rsidRPr="00DE1E02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33151F9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2285C4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5726E8A" w14:textId="77777777" w:rsidR="00AF42FD" w:rsidRPr="00DE1E02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207A921" w14:textId="77777777" w:rsidR="00AF42FD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AF040B6" w14:textId="77777777" w:rsidR="00AF42FD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EF6B46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4F31826" w14:textId="77777777" w:rsidR="00AF42FD" w:rsidRPr="00DE1E02" w:rsidRDefault="00AF42FD" w:rsidP="00AF42F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F23ABB" w14:textId="77777777" w:rsidR="00AF42FD" w:rsidRPr="00612811" w:rsidRDefault="00AF42FD" w:rsidP="00AF42F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C3D201" w14:textId="77777777" w:rsidR="00AF42FD" w:rsidRPr="004D4E32" w:rsidRDefault="00AF42FD" w:rsidP="00AF42F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A5C416F" w14:textId="77777777" w:rsidR="00AF42FD" w:rsidRPr="00530F83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0472DB1" w14:textId="77777777" w:rsidR="00AF42FD" w:rsidRPr="00A74D8D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5B0CE7E" w14:textId="77777777" w:rsidR="00AF42FD" w:rsidRPr="00A74D8D" w:rsidRDefault="00AF42FD" w:rsidP="00AF42FD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AEEA6E4" w14:textId="3BF27E34" w:rsidR="00AF42FD" w:rsidRPr="00F64478" w:rsidRDefault="00AF42FD" w:rsidP="00AF42F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08560FB" w14:textId="77777777" w:rsidR="00AF42FD" w:rsidRDefault="00AF42FD" w:rsidP="00AF42F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7E6433F" w14:textId="77777777" w:rsidR="00AF42FD" w:rsidRPr="00BB6EA4" w:rsidRDefault="00AF42FD" w:rsidP="00AF42F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7AE74FF" w14:textId="77777777" w:rsidR="00AF42FD" w:rsidRDefault="00AF42FD" w:rsidP="00AF42F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ACB1B73" w14:textId="77777777" w:rsidR="00AF42FD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E8E931" w14:textId="77777777" w:rsidR="00AF42FD" w:rsidRDefault="00AF42FD" w:rsidP="00AF42F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46AB2E" w14:textId="77777777" w:rsidR="00AF42FD" w:rsidRDefault="00AF42FD" w:rsidP="00AF42FD">
      <w:pPr>
        <w:rPr>
          <w:sz w:val="26"/>
          <w:szCs w:val="26"/>
        </w:rPr>
      </w:pPr>
    </w:p>
    <w:p w14:paraId="5821EE42" w14:textId="77777777" w:rsidR="00AF42FD" w:rsidRDefault="00AF42FD" w:rsidP="00AF42FD">
      <w:pPr>
        <w:rPr>
          <w:sz w:val="26"/>
          <w:szCs w:val="26"/>
        </w:rPr>
      </w:pPr>
    </w:p>
    <w:p w14:paraId="28BE3F0E" w14:textId="77777777" w:rsidR="00AF42FD" w:rsidRDefault="00AF42FD" w:rsidP="00AF42F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585D733" w14:textId="77777777" w:rsidR="00AF42F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A9D9493" w14:textId="77777777" w:rsidR="00AF42FD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A598519" w14:textId="77777777" w:rsidR="00AF42FD" w:rsidRPr="00612811" w:rsidRDefault="00AF42FD" w:rsidP="00AF42F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753E4AD" w14:textId="77777777" w:rsidR="00AF42FD" w:rsidRPr="00612811" w:rsidRDefault="00AF42FD" w:rsidP="00AF42F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58326931" w14:textId="77777777" w:rsidR="008A5CA5" w:rsidRPr="00CB6078" w:rsidRDefault="008A5CA5" w:rsidP="00AF42FD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B299F" w14:textId="77777777" w:rsidR="009D36D0" w:rsidRDefault="009D36D0">
      <w:r>
        <w:separator/>
      </w:r>
    </w:p>
  </w:endnote>
  <w:endnote w:type="continuationSeparator" w:id="0">
    <w:p w14:paraId="0D8CDAD1" w14:textId="77777777" w:rsidR="009D36D0" w:rsidRDefault="009D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D1C0C" w14:textId="77777777" w:rsidR="009D36D0" w:rsidRDefault="009D36D0">
      <w:r>
        <w:separator/>
      </w:r>
    </w:p>
  </w:footnote>
  <w:footnote w:type="continuationSeparator" w:id="0">
    <w:p w14:paraId="243A409B" w14:textId="77777777" w:rsidR="009D36D0" w:rsidRDefault="009D3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8"/>
  </w:num>
  <w:num w:numId="14">
    <w:abstractNumId w:val="6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6D0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2FD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360F65-0869-4BE8-9993-11B01AEF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master</cp:lastModifiedBy>
  <cp:revision>11</cp:revision>
  <cp:lastPrinted>2010-09-30T14:29:00Z</cp:lastPrinted>
  <dcterms:created xsi:type="dcterms:W3CDTF">2016-02-24T10:57:00Z</dcterms:created>
  <dcterms:modified xsi:type="dcterms:W3CDTF">2017-10-05T07:03:00Z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